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AB4E0" w14:textId="77777777" w:rsidR="00994587" w:rsidRDefault="00994587" w:rsidP="009945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FRERE</w:t>
      </w:r>
      <w:r>
        <w:rPr>
          <w:rFonts w:cs="Times New Roman"/>
          <w:szCs w:val="24"/>
        </w:rPr>
        <w:t xml:space="preserve">          (fl.1400)</w:t>
      </w:r>
    </w:p>
    <w:p w14:paraId="6BB9D3A2" w14:textId="77777777" w:rsidR="00994587" w:rsidRPr="002D6BF3" w:rsidRDefault="00994587" w:rsidP="009945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Nun Monkton nunnery. From Raskelf.</w:t>
      </w:r>
    </w:p>
    <w:p w14:paraId="52F8DB05" w14:textId="77777777" w:rsidR="00994587" w:rsidRDefault="00994587" w:rsidP="00994587">
      <w:pPr>
        <w:pStyle w:val="NoSpacing"/>
        <w:rPr>
          <w:rFonts w:cs="Times New Roman"/>
          <w:szCs w:val="24"/>
        </w:rPr>
      </w:pPr>
    </w:p>
    <w:p w14:paraId="2FF741AF" w14:textId="77777777" w:rsidR="00994587" w:rsidRDefault="00994587" w:rsidP="00994587">
      <w:pPr>
        <w:pStyle w:val="NoSpacing"/>
        <w:rPr>
          <w:rFonts w:cs="Times New Roman"/>
          <w:szCs w:val="24"/>
        </w:rPr>
      </w:pPr>
    </w:p>
    <w:p w14:paraId="3B9F9B82" w14:textId="77777777" w:rsidR="00994587" w:rsidRDefault="00994587" w:rsidP="009945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deacon in the conventual church of the Dominicans</w:t>
      </w:r>
    </w:p>
    <w:p w14:paraId="751DA842" w14:textId="77777777" w:rsidR="00994587" w:rsidRDefault="00994587" w:rsidP="009945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0DCCEA9C" w14:textId="77777777" w:rsidR="00994587" w:rsidRDefault="00994587" w:rsidP="009945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(“York Clergy Ordinations 1400-1424” ed.David M.Smith, pub.2020 p.2)</w:t>
      </w:r>
    </w:p>
    <w:p w14:paraId="6CC05D92" w14:textId="77777777" w:rsidR="00574D2E" w:rsidRDefault="00574D2E" w:rsidP="00574D2E">
      <w:pPr>
        <w:pStyle w:val="NoSpacing"/>
      </w:pPr>
      <w:r>
        <w:t>18 Sep.1400</w:t>
      </w:r>
      <w:r>
        <w:tab/>
        <w:t>He was ordained priest in the chapel of All Saints’, Cawood,</w:t>
      </w:r>
    </w:p>
    <w:p w14:paraId="2AD29291" w14:textId="77777777" w:rsidR="00574D2E" w:rsidRDefault="00574D2E" w:rsidP="00574D2E">
      <w:pPr>
        <w:pStyle w:val="NoSpacing"/>
      </w:pPr>
      <w:r>
        <w:tab/>
      </w:r>
      <w:r>
        <w:tab/>
        <w:t>Yorkshire.</w:t>
      </w:r>
    </w:p>
    <w:p w14:paraId="6B4D8723" w14:textId="77777777" w:rsidR="00574D2E" w:rsidRDefault="00574D2E" w:rsidP="00574D2E">
      <w:pPr>
        <w:pStyle w:val="NoSpacing"/>
      </w:pPr>
      <w:r>
        <w:tab/>
      </w:r>
      <w:r>
        <w:tab/>
        <w:t>(“York Clergy Ordinations 1400-1424” ed. David M.Smith, pub.2020 p.8)</w:t>
      </w:r>
    </w:p>
    <w:p w14:paraId="76D88DAF" w14:textId="77777777" w:rsidR="00574D2E" w:rsidRDefault="00574D2E" w:rsidP="00994587">
      <w:pPr>
        <w:pStyle w:val="NoSpacing"/>
        <w:rPr>
          <w:rFonts w:cs="Times New Roman"/>
          <w:szCs w:val="24"/>
        </w:rPr>
      </w:pPr>
    </w:p>
    <w:p w14:paraId="09511541" w14:textId="77777777" w:rsidR="00994587" w:rsidRDefault="00994587" w:rsidP="00994587">
      <w:pPr>
        <w:pStyle w:val="NoSpacing"/>
        <w:rPr>
          <w:rFonts w:cs="Times New Roman"/>
          <w:szCs w:val="24"/>
        </w:rPr>
      </w:pPr>
    </w:p>
    <w:p w14:paraId="06A90308" w14:textId="77777777" w:rsidR="00994587" w:rsidRDefault="00994587" w:rsidP="00994587">
      <w:pPr>
        <w:pStyle w:val="NoSpacing"/>
        <w:rPr>
          <w:rFonts w:cs="Times New Roman"/>
          <w:szCs w:val="24"/>
        </w:rPr>
      </w:pPr>
    </w:p>
    <w:p w14:paraId="1CE60806" w14:textId="77777777" w:rsidR="00994587" w:rsidRDefault="00994587" w:rsidP="009945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December 2024</w:t>
      </w:r>
    </w:p>
    <w:p w14:paraId="4DBE41AF" w14:textId="192A0504" w:rsidR="00574D2E" w:rsidRDefault="00574D2E" w:rsidP="009945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April 2026</w:t>
      </w:r>
    </w:p>
    <w:p w14:paraId="6A278C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E0DE4" w14:textId="77777777" w:rsidR="00A6445F" w:rsidRDefault="00A6445F" w:rsidP="009139A6">
      <w:r>
        <w:separator/>
      </w:r>
    </w:p>
  </w:endnote>
  <w:endnote w:type="continuationSeparator" w:id="0">
    <w:p w14:paraId="0B2FE0BF" w14:textId="77777777" w:rsidR="00A6445F" w:rsidRDefault="00A644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AB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B0B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E32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57FEC" w14:textId="77777777" w:rsidR="00A6445F" w:rsidRDefault="00A6445F" w:rsidP="009139A6">
      <w:r>
        <w:separator/>
      </w:r>
    </w:p>
  </w:footnote>
  <w:footnote w:type="continuationSeparator" w:id="0">
    <w:p w14:paraId="5528E63B" w14:textId="77777777" w:rsidR="00A6445F" w:rsidRDefault="00A644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94D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B4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2B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587"/>
    <w:rsid w:val="000666E0"/>
    <w:rsid w:val="002510B7"/>
    <w:rsid w:val="00270799"/>
    <w:rsid w:val="00574D2E"/>
    <w:rsid w:val="005C130B"/>
    <w:rsid w:val="007A02DE"/>
    <w:rsid w:val="00826F5C"/>
    <w:rsid w:val="008C0C7C"/>
    <w:rsid w:val="009139A6"/>
    <w:rsid w:val="009411C2"/>
    <w:rsid w:val="009448BB"/>
    <w:rsid w:val="00947624"/>
    <w:rsid w:val="00994587"/>
    <w:rsid w:val="00A3176C"/>
    <w:rsid w:val="00A6445F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A2D9A"/>
  <w15:chartTrackingRefBased/>
  <w15:docId w15:val="{F5919C3B-6598-49E8-A1DE-380DF1A47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71</Words>
  <Characters>353</Characters>
  <Application>Microsoft Office Word</Application>
  <DocSecurity>0</DocSecurity>
  <Lines>25</Lines>
  <Paragraphs>14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2024-12-20T18:27:00Z</dcterms:created>
  <dcterms:modified xsi:type="dcterms:W3CDTF">2026-04-17T18:53:00Z</dcterms:modified>
</cp:coreProperties>
</file>